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DF9" w:rsidRPr="00C67D7A" w:rsidRDefault="0067248C" w:rsidP="00C67D7A">
      <w:pPr>
        <w:tabs>
          <w:tab w:val="right" w:pos="9214"/>
        </w:tabs>
        <w:spacing w:before="240"/>
        <w:rPr>
          <w:rFonts w:asciiTheme="minorHAnsi" w:hAnsiTheme="minorHAnsi" w:cstheme="minorHAnsi"/>
          <w:i/>
        </w:rPr>
      </w:pPr>
      <w:r w:rsidRPr="00C67D7A">
        <w:rPr>
          <w:rFonts w:asciiTheme="minorHAnsi" w:hAnsiTheme="minorHAnsi" w:cstheme="minorHAnsi"/>
          <w:sz w:val="20"/>
        </w:rPr>
        <w:t>Nr postępowania: S.270.1.</w:t>
      </w:r>
      <w:r w:rsidR="00A7792F">
        <w:rPr>
          <w:rFonts w:asciiTheme="minorHAnsi" w:hAnsiTheme="minorHAnsi" w:cstheme="minorHAnsi"/>
          <w:sz w:val="20"/>
        </w:rPr>
        <w:t>3</w:t>
      </w:r>
      <w:r w:rsidR="00F923FC" w:rsidRPr="00C67D7A">
        <w:rPr>
          <w:rFonts w:asciiTheme="minorHAnsi" w:hAnsiTheme="minorHAnsi" w:cstheme="minorHAnsi"/>
          <w:sz w:val="20"/>
        </w:rPr>
        <w:t>.202</w:t>
      </w:r>
      <w:r w:rsidR="0052422E">
        <w:rPr>
          <w:rFonts w:asciiTheme="minorHAnsi" w:hAnsiTheme="minorHAnsi" w:cstheme="minorHAnsi"/>
          <w:sz w:val="20"/>
        </w:rPr>
        <w:t>5</w:t>
      </w:r>
      <w:r w:rsidRPr="00C67D7A">
        <w:rPr>
          <w:rFonts w:asciiTheme="minorHAnsi" w:hAnsiTheme="minorHAnsi" w:cstheme="minorHAnsi"/>
          <w:sz w:val="20"/>
        </w:rPr>
        <w:t xml:space="preserve">   </w:t>
      </w:r>
      <w:r w:rsidR="00C67D7A">
        <w:rPr>
          <w:rFonts w:asciiTheme="minorHAnsi" w:hAnsiTheme="minorHAnsi" w:cstheme="minorHAnsi"/>
          <w:sz w:val="20"/>
        </w:rPr>
        <w:t xml:space="preserve">     </w:t>
      </w:r>
      <w:r w:rsidR="00C67D7A">
        <w:rPr>
          <w:rFonts w:asciiTheme="minorHAnsi" w:hAnsiTheme="minorHAnsi" w:cstheme="minorHAnsi"/>
          <w:sz w:val="20"/>
        </w:rPr>
        <w:tab/>
      </w:r>
      <w:r w:rsidR="00C67D7A">
        <w:rPr>
          <w:rFonts w:asciiTheme="minorHAnsi" w:hAnsiTheme="minorHAnsi" w:cstheme="minorHAnsi"/>
          <w:sz w:val="20"/>
        </w:rPr>
        <w:tab/>
      </w:r>
      <w:r w:rsidR="00C67D7A">
        <w:rPr>
          <w:rFonts w:asciiTheme="minorHAnsi" w:hAnsiTheme="minorHAnsi" w:cstheme="minorHAnsi"/>
          <w:sz w:val="20"/>
        </w:rPr>
        <w:tab/>
      </w:r>
      <w:r w:rsidR="00C67D7A" w:rsidRPr="00C67D7A">
        <w:rPr>
          <w:rFonts w:asciiTheme="minorHAnsi" w:hAnsiTheme="minorHAnsi" w:cstheme="minorHAnsi"/>
          <w:sz w:val="20"/>
        </w:rPr>
        <w:t xml:space="preserve">Załącznik nr </w:t>
      </w:r>
      <w:r w:rsidR="007B367A">
        <w:rPr>
          <w:rFonts w:asciiTheme="minorHAnsi" w:hAnsiTheme="minorHAnsi" w:cstheme="minorHAnsi"/>
          <w:sz w:val="20"/>
        </w:rPr>
        <w:t>6</w:t>
      </w:r>
      <w:r w:rsidR="00C67D7A" w:rsidRPr="00C67D7A">
        <w:rPr>
          <w:rFonts w:asciiTheme="minorHAnsi" w:hAnsiTheme="minorHAnsi" w:cstheme="minorHAnsi"/>
          <w:sz w:val="20"/>
        </w:rPr>
        <w:t xml:space="preserve"> do SWZ</w:t>
      </w:r>
      <w:r w:rsidRPr="00C67D7A">
        <w:rPr>
          <w:rFonts w:asciiTheme="minorHAnsi" w:hAnsiTheme="minorHAnsi" w:cstheme="minorHAnsi"/>
        </w:rPr>
        <w:tab/>
      </w:r>
    </w:p>
    <w:p w:rsidR="00C67D7A" w:rsidRDefault="00C67D7A" w:rsidP="00C67D7A">
      <w:pPr>
        <w:pStyle w:val="Nagwek1"/>
        <w:spacing w:before="120"/>
        <w:jc w:val="both"/>
        <w:rPr>
          <w:rFonts w:ascii="Calibri" w:hAnsi="Calibri"/>
          <w:sz w:val="20"/>
        </w:rPr>
      </w:pPr>
    </w:p>
    <w:p w:rsidR="00C67D7A" w:rsidRPr="00F20364" w:rsidRDefault="00C67D7A" w:rsidP="00C67D7A">
      <w:pPr>
        <w:pStyle w:val="Nagwek1"/>
        <w:spacing w:before="120"/>
        <w:jc w:val="both"/>
        <w:rPr>
          <w:rFonts w:ascii="Calibri" w:hAnsi="Calibri"/>
          <w:color w:val="auto"/>
          <w:sz w:val="20"/>
        </w:rPr>
      </w:pPr>
      <w:r w:rsidRPr="00F20364">
        <w:rPr>
          <w:rFonts w:ascii="Calibri" w:hAnsi="Calibri"/>
          <w:color w:val="auto"/>
          <w:sz w:val="20"/>
        </w:rPr>
        <w:t>Dane Wykonawcy*/ Wykonawców wspólnie ubiegających się o udzielenie zamówienia* / Podmiotu udostępniającego zasoby*:</w:t>
      </w:r>
    </w:p>
    <w:p w:rsidR="00C67D7A" w:rsidRPr="005016B1" w:rsidRDefault="00C67D7A" w:rsidP="00C67D7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</w:t>
      </w:r>
    </w:p>
    <w:p w:rsidR="00C67D7A" w:rsidRPr="005016B1" w:rsidRDefault="00C67D7A" w:rsidP="00C67D7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</w:t>
      </w:r>
    </w:p>
    <w:p w:rsidR="00C67D7A" w:rsidRPr="005016B1" w:rsidRDefault="00C67D7A" w:rsidP="00C67D7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5016B1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5016B1">
        <w:rPr>
          <w:rFonts w:ascii="Calibri" w:hAnsi="Calibri" w:cs="Calibri"/>
          <w:i/>
          <w:sz w:val="16"/>
          <w:szCs w:val="16"/>
        </w:rPr>
        <w:t>)</w:t>
      </w:r>
    </w:p>
    <w:p w:rsidR="00C67D7A" w:rsidRPr="005016B1" w:rsidRDefault="00C67D7A" w:rsidP="00C67D7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</w:t>
      </w:r>
    </w:p>
    <w:p w:rsidR="00C67D7A" w:rsidRPr="005016B1" w:rsidRDefault="00C67D7A" w:rsidP="00C67D7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C67D7A" w:rsidRPr="005016B1" w:rsidRDefault="00C67D7A" w:rsidP="00C67D7A">
      <w:p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  <w:szCs w:val="20"/>
        </w:rPr>
        <w:t>Regon: ………...…………………………………….. NIP: …………..………………………..…………………</w:t>
      </w:r>
      <w:r w:rsidRPr="005016B1">
        <w:rPr>
          <w:rFonts w:ascii="Calibri" w:hAnsi="Calibri"/>
          <w:sz w:val="20"/>
        </w:rPr>
        <w:t xml:space="preserve"> </w:t>
      </w:r>
      <w:r w:rsidRPr="005016B1">
        <w:rPr>
          <w:rFonts w:ascii="Calibri" w:hAnsi="Calibri"/>
          <w:sz w:val="20"/>
          <w:szCs w:val="20"/>
        </w:rPr>
        <w:t>Adres poczty elektronicznej: ………………….……………………………………….……….…….</w:t>
      </w:r>
    </w:p>
    <w:p w:rsidR="00C67D7A" w:rsidRPr="005016B1" w:rsidRDefault="00C67D7A" w:rsidP="00C67D7A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C67D7A" w:rsidRPr="005016B1" w:rsidRDefault="00C67D7A" w:rsidP="00C67D7A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C67D7A" w:rsidRDefault="00C67D7A" w:rsidP="00C67D7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7B367A" w:rsidRPr="005016B1" w:rsidRDefault="007B367A" w:rsidP="007B367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016B1">
        <w:rPr>
          <w:rFonts w:ascii="Calibri" w:hAnsi="Calibri" w:cs="Calibri"/>
          <w:b/>
          <w:sz w:val="20"/>
          <w:szCs w:val="20"/>
        </w:rPr>
        <w:t>WYKAZ OSÓB SKIEROWANYCH DO REALIZACJI ZAMÓWIENIA</w:t>
      </w:r>
    </w:p>
    <w:p w:rsidR="007B367A" w:rsidRPr="005016B1" w:rsidRDefault="007B367A" w:rsidP="007B367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7B367A" w:rsidRPr="005016B1" w:rsidRDefault="007B367A" w:rsidP="007B367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(t. j. Dz.U. z 202</w:t>
      </w:r>
      <w:r w:rsidR="00944BB6">
        <w:rPr>
          <w:rFonts w:ascii="Calibri" w:hAnsi="Calibri" w:cs="Calibri"/>
          <w:sz w:val="20"/>
          <w:szCs w:val="20"/>
        </w:rPr>
        <w:t>4</w:t>
      </w:r>
      <w:r w:rsidRPr="005016B1">
        <w:rPr>
          <w:rFonts w:ascii="Calibri" w:hAnsi="Calibri" w:cs="Calibri"/>
          <w:sz w:val="20"/>
          <w:szCs w:val="20"/>
        </w:rPr>
        <w:t xml:space="preserve"> r., poz. </w:t>
      </w:r>
      <w:r>
        <w:rPr>
          <w:rFonts w:ascii="Calibri" w:hAnsi="Calibri" w:cs="Calibri"/>
          <w:sz w:val="20"/>
          <w:szCs w:val="20"/>
        </w:rPr>
        <w:t>1</w:t>
      </w:r>
      <w:r w:rsidR="00944BB6">
        <w:rPr>
          <w:rFonts w:ascii="Calibri" w:hAnsi="Calibri" w:cs="Calibri"/>
          <w:sz w:val="20"/>
          <w:szCs w:val="20"/>
        </w:rPr>
        <w:t>320</w:t>
      </w:r>
      <w:r w:rsidRPr="005016B1">
        <w:rPr>
          <w:rFonts w:ascii="Calibri" w:hAnsi="Calibri" w:cs="Calibri"/>
          <w:sz w:val="20"/>
          <w:szCs w:val="20"/>
        </w:rPr>
        <w:t xml:space="preserve">, ze zm. - ustawa </w:t>
      </w:r>
      <w:proofErr w:type="spellStart"/>
      <w:r w:rsidRPr="005016B1">
        <w:rPr>
          <w:rFonts w:ascii="Calibri" w:hAnsi="Calibri" w:cs="Calibri"/>
          <w:sz w:val="20"/>
          <w:szCs w:val="20"/>
        </w:rPr>
        <w:t>Pzp</w:t>
      </w:r>
      <w:proofErr w:type="spellEnd"/>
      <w:r w:rsidRPr="005016B1">
        <w:rPr>
          <w:rFonts w:ascii="Calibri" w:hAnsi="Calibri" w:cs="Calibri"/>
          <w:sz w:val="20"/>
          <w:szCs w:val="20"/>
        </w:rPr>
        <w:t>)</w:t>
      </w:r>
    </w:p>
    <w:p w:rsidR="007B367A" w:rsidRDefault="007B367A" w:rsidP="007B367A">
      <w:pPr>
        <w:spacing w:line="276" w:lineRule="auto"/>
        <w:jc w:val="both"/>
        <w:rPr>
          <w:rFonts w:ascii="Calibri" w:hAnsi="Calibri" w:cs="Calibri"/>
          <w:b/>
          <w:sz w:val="22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w postępowaniu prowadzonym w </w:t>
      </w:r>
      <w:r w:rsidRPr="005016B1">
        <w:rPr>
          <w:rFonts w:ascii="Calibri" w:hAnsi="Calibri" w:cs="Calibri"/>
          <w:b/>
          <w:sz w:val="20"/>
          <w:szCs w:val="20"/>
        </w:rPr>
        <w:t>trybie podstawowym - bez negocjacji</w:t>
      </w:r>
      <w:r w:rsidRPr="005016B1">
        <w:rPr>
          <w:rFonts w:ascii="Calibri" w:hAnsi="Calibri" w:cs="Calibri"/>
          <w:sz w:val="20"/>
          <w:szCs w:val="20"/>
        </w:rPr>
        <w:t xml:space="preserve">, o którym mowa w art. 275 pkt 1 ustawy </w:t>
      </w:r>
      <w:proofErr w:type="spellStart"/>
      <w:r w:rsidRPr="005016B1">
        <w:rPr>
          <w:rFonts w:ascii="Calibri" w:hAnsi="Calibri" w:cs="Calibri"/>
          <w:sz w:val="20"/>
          <w:szCs w:val="20"/>
        </w:rPr>
        <w:t>Pzp</w:t>
      </w:r>
      <w:proofErr w:type="spellEnd"/>
      <w:r w:rsidRPr="005016B1">
        <w:rPr>
          <w:rFonts w:ascii="Calibri" w:hAnsi="Calibri" w:cs="Calibri"/>
          <w:sz w:val="20"/>
          <w:szCs w:val="20"/>
        </w:rPr>
        <w:t xml:space="preserve">, </w:t>
      </w:r>
      <w:r w:rsidRPr="005016B1">
        <w:rPr>
          <w:rFonts w:ascii="Calibri" w:hAnsi="Calibri"/>
          <w:sz w:val="20"/>
          <w:szCs w:val="20"/>
          <w:lang w:eastAsia="en-US"/>
        </w:rPr>
        <w:t>o udzielenie zamówienia publicznego pn.</w:t>
      </w:r>
      <w:r>
        <w:rPr>
          <w:rFonts w:ascii="Calibri" w:hAnsi="Calibri"/>
          <w:sz w:val="20"/>
          <w:szCs w:val="20"/>
          <w:lang w:eastAsia="en-US"/>
        </w:rPr>
        <w:t xml:space="preserve">: </w:t>
      </w:r>
      <w:r w:rsidRPr="009F61C0">
        <w:rPr>
          <w:rFonts w:ascii="Calibri" w:hAnsi="Calibri" w:cs="Calibri"/>
          <w:b/>
          <w:sz w:val="22"/>
          <w:szCs w:val="20"/>
        </w:rPr>
        <w:t xml:space="preserve"> </w:t>
      </w:r>
    </w:p>
    <w:p w:rsidR="00944BB6" w:rsidRDefault="00944BB6" w:rsidP="00A7792F">
      <w:pPr>
        <w:spacing w:line="276" w:lineRule="auto"/>
        <w:jc w:val="center"/>
        <w:rPr>
          <w:rFonts w:ascii="Calibri" w:hAnsi="Calibri" w:cs="Calibri"/>
          <w:b/>
          <w:sz w:val="22"/>
          <w:szCs w:val="20"/>
        </w:rPr>
      </w:pPr>
      <w:r w:rsidRPr="00944BB6">
        <w:rPr>
          <w:rFonts w:ascii="Calibri" w:hAnsi="Calibri" w:cs="Calibri"/>
          <w:b/>
          <w:sz w:val="22"/>
          <w:szCs w:val="20"/>
        </w:rPr>
        <w:t>„</w:t>
      </w:r>
      <w:r w:rsidR="0052422E">
        <w:rPr>
          <w:rFonts w:ascii="Calibri" w:hAnsi="Calibri" w:cs="Calibri"/>
          <w:b/>
          <w:sz w:val="22"/>
          <w:szCs w:val="20"/>
        </w:rPr>
        <w:t>Budowa wiaty służącej celom gospodarki leśnej wraz z infrastrukturą te</w:t>
      </w:r>
      <w:bookmarkStart w:id="0" w:name="_GoBack"/>
      <w:bookmarkEnd w:id="0"/>
      <w:r w:rsidR="0052422E">
        <w:rPr>
          <w:rFonts w:ascii="Calibri" w:hAnsi="Calibri" w:cs="Calibri"/>
          <w:b/>
          <w:sz w:val="22"/>
          <w:szCs w:val="20"/>
        </w:rPr>
        <w:t xml:space="preserve">chniczną” </w:t>
      </w:r>
      <w:r w:rsidR="00A7792F">
        <w:rPr>
          <w:rFonts w:ascii="Calibri" w:hAnsi="Calibri" w:cs="Calibri"/>
          <w:b/>
          <w:sz w:val="22"/>
          <w:szCs w:val="20"/>
        </w:rPr>
        <w:t>– II postępowanie</w:t>
      </w:r>
    </w:p>
    <w:p w:rsidR="007B367A" w:rsidRPr="005016B1" w:rsidRDefault="007B367A" w:rsidP="007B367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/>
          <w:sz w:val="20"/>
          <w:szCs w:val="20"/>
          <w:lang w:eastAsia="en-US"/>
        </w:rPr>
        <w:t>prowadzon</w:t>
      </w:r>
      <w:r>
        <w:rPr>
          <w:rFonts w:ascii="Calibri" w:hAnsi="Calibri"/>
          <w:sz w:val="20"/>
          <w:szCs w:val="20"/>
          <w:lang w:eastAsia="en-US"/>
        </w:rPr>
        <w:t>ym</w:t>
      </w:r>
      <w:r w:rsidRPr="005016B1">
        <w:rPr>
          <w:rFonts w:ascii="Calibri" w:hAnsi="Calibri"/>
          <w:sz w:val="20"/>
          <w:szCs w:val="20"/>
          <w:lang w:eastAsia="en-US"/>
        </w:rPr>
        <w:t xml:space="preserve"> przez </w:t>
      </w:r>
      <w:r w:rsidRPr="005016B1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>
        <w:rPr>
          <w:rFonts w:ascii="Calibri" w:hAnsi="Calibri"/>
          <w:sz w:val="20"/>
          <w:szCs w:val="20"/>
          <w:lang w:eastAsia="ar-SA"/>
        </w:rPr>
        <w:t>Leżajsk.</w:t>
      </w:r>
    </w:p>
    <w:p w:rsidR="007B367A" w:rsidRPr="005016B1" w:rsidRDefault="007B367A" w:rsidP="007B367A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7B367A" w:rsidRPr="005016B1" w:rsidRDefault="007B367A" w:rsidP="007B367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7B367A" w:rsidRPr="005016B1" w:rsidRDefault="007B367A" w:rsidP="007B367A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Oświadczam, że spełniam warunek udziału w postępowaniu określony w rozdziale 5 ust. </w:t>
      </w:r>
      <w:r>
        <w:rPr>
          <w:rStyle w:val="Bold"/>
          <w:rFonts w:ascii="Calibri" w:hAnsi="Calibri" w:cs="Times New Roman"/>
          <w:bCs/>
          <w:caps w:val="0"/>
          <w:color w:val="auto"/>
        </w:rPr>
        <w:t>4</w:t>
      </w: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 pkt 2) SWZ, na dowód czego przedstawiam osoby zdolne do wykonania zamówienia, którymi wykonawca dysponuje lub będzie dysponował i które w trakcie jego realizacji będą pełnić opisane poniżej funkcje lub czynności oraz posiadają wymagane uprawnienia:</w:t>
      </w:r>
    </w:p>
    <w:p w:rsidR="007B367A" w:rsidRPr="005016B1" w:rsidRDefault="007B367A" w:rsidP="007B367A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olor w:val="auto"/>
        </w:rPr>
      </w:pPr>
    </w:p>
    <w:tbl>
      <w:tblPr>
        <w:tblW w:w="140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4961"/>
        <w:gridCol w:w="2410"/>
        <w:gridCol w:w="2835"/>
      </w:tblGrid>
      <w:tr w:rsidR="007B367A" w:rsidRPr="005016B1" w:rsidTr="0049055C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Imię i nazwisko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Zakres</w:t>
            </w:r>
          </w:p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wykonywanych czynności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Kwalifikacje zawodowe – posiadane uprawnienia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 xml:space="preserve">Podstawa dysponowania osobami </w:t>
            </w:r>
          </w:p>
          <w:p w:rsidR="007B367A" w:rsidRPr="002E7820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2E7820">
              <w:rPr>
                <w:rFonts w:ascii="Calibri" w:hAnsi="Calibri"/>
                <w:b/>
                <w:color w:val="auto"/>
              </w:rPr>
              <w:t>(np. umowa o pracę z pracownikiem własny</w:t>
            </w:r>
            <w:r w:rsidR="002628F9">
              <w:rPr>
                <w:rFonts w:ascii="Calibri" w:hAnsi="Calibri"/>
                <w:b/>
                <w:color w:val="auto"/>
              </w:rPr>
              <w:t>m</w:t>
            </w:r>
            <w:r w:rsidRPr="002E7820">
              <w:rPr>
                <w:rFonts w:ascii="Calibri" w:hAnsi="Calibri"/>
                <w:b/>
                <w:color w:val="auto"/>
              </w:rPr>
              <w:t>, pracownik podwykonawcy udostępniającego zasoby</w:t>
            </w:r>
            <w:r w:rsidR="002628F9">
              <w:rPr>
                <w:rFonts w:ascii="Calibri" w:hAnsi="Calibri"/>
                <w:b/>
                <w:color w:val="auto"/>
              </w:rPr>
              <w:t xml:space="preserve">, wykonawca osobiście </w:t>
            </w:r>
            <w:r w:rsidRPr="002E7820">
              <w:rPr>
                <w:rFonts w:ascii="Calibri" w:hAnsi="Calibri"/>
                <w:b/>
                <w:color w:val="auto"/>
              </w:rPr>
              <w:t xml:space="preserve"> itp.)</w:t>
            </w:r>
          </w:p>
        </w:tc>
      </w:tr>
      <w:tr w:rsidR="007B367A" w:rsidRPr="005016B1" w:rsidTr="0049055C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tekst"/>
              <w:jc w:val="center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tabs>
                <w:tab w:val="left" w:pos="705"/>
              </w:tabs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5</w:t>
            </w:r>
          </w:p>
        </w:tc>
      </w:tr>
      <w:tr w:rsidR="007B367A" w:rsidRPr="005016B1" w:rsidTr="0049055C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7B367A" w:rsidRPr="005016B1" w:rsidTr="0049055C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</w:tbl>
    <w:p w:rsidR="007B367A" w:rsidRPr="005016B1" w:rsidRDefault="007B367A" w:rsidP="007B367A">
      <w:pPr>
        <w:rPr>
          <w:rFonts w:ascii="Calibri" w:hAnsi="Calibri"/>
          <w:sz w:val="20"/>
          <w:szCs w:val="20"/>
        </w:rPr>
      </w:pPr>
    </w:p>
    <w:p w:rsidR="007B367A" w:rsidRPr="004A38EF" w:rsidRDefault="007B367A" w:rsidP="007B367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7B367A" w:rsidRPr="00947FB4" w:rsidRDefault="007B367A" w:rsidP="007B367A">
      <w:pPr>
        <w:widowControl w:val="0"/>
        <w:autoSpaceDE w:val="0"/>
        <w:autoSpaceDN w:val="0"/>
        <w:adjustRightInd w:val="0"/>
        <w:spacing w:before="120"/>
        <w:ind w:left="5664" w:firstLine="708"/>
        <w:jc w:val="both"/>
        <w:rPr>
          <w:rFonts w:ascii="Calibri" w:hAnsi="Calibri"/>
          <w:sz w:val="18"/>
          <w:szCs w:val="18"/>
        </w:rPr>
      </w:pPr>
      <w:r w:rsidRPr="00947FB4">
        <w:rPr>
          <w:rFonts w:ascii="Calibri" w:hAnsi="Calibri"/>
          <w:sz w:val="18"/>
          <w:szCs w:val="18"/>
        </w:rPr>
        <w:t>Data; kwalifikowany podpis elektroniczny lub podpis zaufany lub podpis osobisty</w:t>
      </w:r>
    </w:p>
    <w:p w:rsidR="007B367A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5016B1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7B367A" w:rsidRPr="005016B1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  <w:szCs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</w:t>
      </w:r>
      <w:r w:rsidRPr="005016B1">
        <w:rPr>
          <w:rFonts w:ascii="Calibri" w:hAnsi="Calibri"/>
          <w:i/>
          <w:sz w:val="18"/>
          <w:szCs w:val="18"/>
        </w:rPr>
        <w:t>stały szczegółowo opisane w SWZ.</w:t>
      </w:r>
    </w:p>
    <w:p w:rsidR="007B367A" w:rsidRPr="005016B1" w:rsidRDefault="007B367A" w:rsidP="00C67D7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sectPr w:rsidR="007B367A" w:rsidRPr="005016B1" w:rsidSect="00C67D7A">
      <w:footerReference w:type="default" r:id="rId8"/>
      <w:headerReference w:type="first" r:id="rId9"/>
      <w:footerReference w:type="first" r:id="rId10"/>
      <w:pgSz w:w="16838" w:h="11906" w:orient="landscape" w:code="9"/>
      <w:pgMar w:top="1701" w:right="1304" w:bottom="964" w:left="2495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379" w:rsidRDefault="00841379">
      <w:r>
        <w:separator/>
      </w:r>
    </w:p>
  </w:endnote>
  <w:endnote w:type="continuationSeparator" w:id="0">
    <w:p w:rsidR="00841379" w:rsidRDefault="0084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139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944BB6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139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3139" w:rsidRDefault="000F3139" w:rsidP="00363401"/>
  <w:p w:rsidR="000F3139" w:rsidRDefault="00DF557B" w:rsidP="007C4B8F">
    <w:pPr>
      <w:tabs>
        <w:tab w:val="left" w:pos="1605"/>
      </w:tabs>
    </w:pPr>
    <w:r>
      <w:tab/>
    </w:r>
  </w:p>
  <w:p w:rsidR="000F3139" w:rsidRDefault="000F3139" w:rsidP="00363401"/>
  <w:p w:rsidR="000F3139" w:rsidRDefault="000F3139" w:rsidP="00363401"/>
  <w:p w:rsidR="000F3139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0F3139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F3139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0F3139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0F3139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0F3139" w:rsidRPr="00E8243E" w:rsidRDefault="000F3139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0F3139" w:rsidRPr="00363401" w:rsidRDefault="000F3139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379" w:rsidRDefault="00841379">
      <w:r>
        <w:separator/>
      </w:r>
    </w:p>
  </w:footnote>
  <w:footnote w:type="continuationSeparator" w:id="0">
    <w:p w:rsidR="00841379" w:rsidRDefault="00841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139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3139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0F3139" w:rsidRPr="0011244B" w:rsidRDefault="000F3139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0F3139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0F3139" w:rsidRPr="0011244B" w:rsidRDefault="000F3139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0F3139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F3139" w:rsidRPr="00A13073" w:rsidRDefault="00944BB6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63447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6.1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JRBZf/eAAAACAEAAA8AAAAAAAAAAAAA&#10;AAAAjQQAAGRycy9kb3ducmV2LnhtbFBLBQYAAAAABAAEAPMAAACYBQAAAAA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  <w:r w:rsidR="00DF557B"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A5AD1"/>
    <w:multiLevelType w:val="hybridMultilevel"/>
    <w:tmpl w:val="021675EC"/>
    <w:lvl w:ilvl="0" w:tplc="FFFFFFFF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0F3139"/>
    <w:rsid w:val="00186ED9"/>
    <w:rsid w:val="00197534"/>
    <w:rsid w:val="00215A69"/>
    <w:rsid w:val="002628F9"/>
    <w:rsid w:val="00262A71"/>
    <w:rsid w:val="002F3C1C"/>
    <w:rsid w:val="002F7BE1"/>
    <w:rsid w:val="00311589"/>
    <w:rsid w:val="003A61AC"/>
    <w:rsid w:val="003D30DA"/>
    <w:rsid w:val="004378D6"/>
    <w:rsid w:val="00480384"/>
    <w:rsid w:val="004A45E6"/>
    <w:rsid w:val="0052422E"/>
    <w:rsid w:val="005A061B"/>
    <w:rsid w:val="00635404"/>
    <w:rsid w:val="0066000C"/>
    <w:rsid w:val="0067248C"/>
    <w:rsid w:val="007331EB"/>
    <w:rsid w:val="007A2C73"/>
    <w:rsid w:val="007B367A"/>
    <w:rsid w:val="00841379"/>
    <w:rsid w:val="00880ECA"/>
    <w:rsid w:val="008B2DF9"/>
    <w:rsid w:val="008C0DDA"/>
    <w:rsid w:val="0090624F"/>
    <w:rsid w:val="00934C70"/>
    <w:rsid w:val="00944BB6"/>
    <w:rsid w:val="00A63653"/>
    <w:rsid w:val="00A7792F"/>
    <w:rsid w:val="00B82F6B"/>
    <w:rsid w:val="00BC65E6"/>
    <w:rsid w:val="00C1328B"/>
    <w:rsid w:val="00C41ED1"/>
    <w:rsid w:val="00C53DAF"/>
    <w:rsid w:val="00C67D7A"/>
    <w:rsid w:val="00CC43B8"/>
    <w:rsid w:val="00D1492D"/>
    <w:rsid w:val="00DE406E"/>
    <w:rsid w:val="00DF557B"/>
    <w:rsid w:val="00E00068"/>
    <w:rsid w:val="00E32C45"/>
    <w:rsid w:val="00F070F3"/>
    <w:rsid w:val="00F10ED3"/>
    <w:rsid w:val="00F20364"/>
    <w:rsid w:val="00F661B6"/>
    <w:rsid w:val="00F923FC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BDE20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paragraph" w:customStyle="1" w:styleId="WZORtytopust">
    <w:name w:val="WZOR tyt opust"/>
    <w:basedOn w:val="Normalny"/>
    <w:rsid w:val="00C67D7A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sid w:val="00C67D7A"/>
    <w:rPr>
      <w:b/>
    </w:rPr>
  </w:style>
  <w:style w:type="paragraph" w:customStyle="1" w:styleId="Brakstyluakapitowego">
    <w:name w:val="[Brak stylu akapitowego]"/>
    <w:rsid w:val="00C67D7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ABELAtekst">
    <w:name w:val="TABELA tekst"/>
    <w:basedOn w:val="Brakstyluakapitowego"/>
    <w:rsid w:val="00C67D7A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rsid w:val="00C67D7A"/>
    <w:pPr>
      <w:suppressAutoHyphens/>
      <w:jc w:val="center"/>
    </w:pPr>
    <w:rPr>
      <w:rFonts w:ascii="Myriad Pro Light" w:hAnsi="Myriad Pro Light" w:cs="Myriad Pro Light"/>
    </w:rPr>
  </w:style>
  <w:style w:type="paragraph" w:customStyle="1" w:styleId="Style14">
    <w:name w:val="Style14"/>
    <w:basedOn w:val="Normalny"/>
    <w:rsid w:val="00C67D7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efault">
    <w:name w:val="Default"/>
    <w:rsid w:val="00C67D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C67D7A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7D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7D7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FB86A-77CC-4D22-87E5-F16079F4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2</TotalTime>
  <Pages>1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4</cp:revision>
  <cp:lastPrinted>2019-03-06T12:50:00Z</cp:lastPrinted>
  <dcterms:created xsi:type="dcterms:W3CDTF">2025-02-03T07:06:00Z</dcterms:created>
  <dcterms:modified xsi:type="dcterms:W3CDTF">2025-03-05T11:05:00Z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